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E7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BASSET</w:t>
      </w:r>
      <w:r>
        <w:rPr>
          <w:rFonts w:ascii="Times New Roman" w:hAnsi="Times New Roman" w:cs="Times New Roman"/>
          <w:sz w:val="24"/>
          <w:szCs w:val="24"/>
        </w:rPr>
        <w:t xml:space="preserve">       (fl.1410)</w:t>
      </w:r>
    </w:p>
    <w:p w:rsidR="00DE74CF" w:rsidRDefault="00DE7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:rsidR="00DE74CF" w:rsidRDefault="00DE7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74CF" w:rsidRDefault="00DE7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74CF" w:rsidRDefault="00DE7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John Basset(d.1410)(q.v.) and his first wife, Alice.  (Wadleypp.85-6)</w:t>
      </w:r>
    </w:p>
    <w:p w:rsidR="00DE74CF" w:rsidRDefault="00DE7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74CF" w:rsidRDefault="00DE7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74CF" w:rsidRDefault="00DE7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Oct.1410</w:t>
      </w:r>
      <w:r>
        <w:rPr>
          <w:rFonts w:ascii="Times New Roman" w:hAnsi="Times New Roman" w:cs="Times New Roman"/>
          <w:sz w:val="24"/>
          <w:szCs w:val="24"/>
        </w:rPr>
        <w:tab/>
        <w:t xml:space="preserve">His father bequeathed him 10 marks and all lands, tenements etc. in </w:t>
      </w:r>
    </w:p>
    <w:p w:rsidR="00DE74CF" w:rsidRDefault="00DE7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Wotton.   (ibid.)</w:t>
      </w:r>
    </w:p>
    <w:p w:rsidR="00DE74CF" w:rsidRDefault="00DE7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74CF" w:rsidRDefault="00DE7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74CF" w:rsidRPr="00DE74CF" w:rsidRDefault="00DE74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2016</w:t>
      </w:r>
      <w:bookmarkStart w:id="0" w:name="_GoBack"/>
      <w:bookmarkEnd w:id="0"/>
    </w:p>
    <w:sectPr w:rsidR="00DE74CF" w:rsidRPr="00DE74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4CF" w:rsidRDefault="00DE74CF" w:rsidP="00E71FC3">
      <w:pPr>
        <w:spacing w:after="0" w:line="240" w:lineRule="auto"/>
      </w:pPr>
      <w:r>
        <w:separator/>
      </w:r>
    </w:p>
  </w:endnote>
  <w:endnote w:type="continuationSeparator" w:id="0">
    <w:p w:rsidR="00DE74CF" w:rsidRDefault="00DE74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4CF" w:rsidRDefault="00DE74CF" w:rsidP="00E71FC3">
      <w:pPr>
        <w:spacing w:after="0" w:line="240" w:lineRule="auto"/>
      </w:pPr>
      <w:r>
        <w:separator/>
      </w:r>
    </w:p>
  </w:footnote>
  <w:footnote w:type="continuationSeparator" w:id="0">
    <w:p w:rsidR="00DE74CF" w:rsidRDefault="00DE74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4CF"/>
    <w:rsid w:val="00AB52E8"/>
    <w:rsid w:val="00B16D3F"/>
    <w:rsid w:val="00DE74C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C0522"/>
  <w15:chartTrackingRefBased/>
  <w15:docId w15:val="{74CA4F0E-B38A-4AE3-89DA-C86E7AA08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2016-03-22T15:03:00Z</dcterms:created>
  <dcterms:modified xsi:type="dcterms:W3CDTF">2016-03-22T15:12:00Z</dcterms:modified>
</cp:coreProperties>
</file>